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6F27F" w14:textId="77777777" w:rsidR="005340D5" w:rsidRDefault="005340D5" w:rsidP="005340D5">
      <w:pPr>
        <w:pStyle w:val="Textbody"/>
        <w:spacing w:after="0"/>
        <w:rPr>
          <w:rFonts w:ascii="Century Gothic" w:hAnsi="Century Gothic"/>
          <w:b/>
          <w:sz w:val="20"/>
          <w:szCs w:val="20"/>
        </w:rPr>
      </w:pPr>
    </w:p>
    <w:p w14:paraId="2451AEFB" w14:textId="77777777" w:rsidR="005340D5" w:rsidRPr="005340D5" w:rsidRDefault="005340D5" w:rsidP="005340D5">
      <w:pPr>
        <w:pStyle w:val="Textbody"/>
        <w:spacing w:after="0"/>
        <w:jc w:val="center"/>
        <w:rPr>
          <w:rFonts w:asciiTheme="minorHAnsi" w:hAnsiTheme="minorHAnsi"/>
          <w:b/>
        </w:rPr>
      </w:pPr>
      <w:r w:rsidRPr="005340D5">
        <w:rPr>
          <w:rFonts w:asciiTheme="minorHAnsi" w:hAnsiTheme="minorHAnsi"/>
          <w:b/>
        </w:rPr>
        <w:t xml:space="preserve">OŚWIADCZENIE </w:t>
      </w:r>
    </w:p>
    <w:p w14:paraId="6CB2998A" w14:textId="77777777" w:rsidR="005340D5" w:rsidRPr="005340D5" w:rsidRDefault="005340D5" w:rsidP="005340D5">
      <w:pPr>
        <w:pStyle w:val="Textbody"/>
        <w:spacing w:after="0"/>
        <w:jc w:val="center"/>
        <w:rPr>
          <w:rFonts w:asciiTheme="minorHAnsi" w:hAnsiTheme="minorHAnsi"/>
          <w:b/>
        </w:rPr>
      </w:pPr>
      <w:r w:rsidRPr="005340D5">
        <w:rPr>
          <w:rFonts w:asciiTheme="minorHAnsi" w:hAnsiTheme="minorHAnsi"/>
          <w:b/>
        </w:rPr>
        <w:t xml:space="preserve">o niepodleganiu wykluczeniu z postępowania na podstawie art. 7 ust. 1 ustawy z dnia 13 kwietnia 2022 r. o szczególnych rozwiązaniach w zakresie przeciwdziałania wspieraniu agresji na Ukrainę oraz służących ochronie bezpieczeństwa narodowego </w:t>
      </w:r>
    </w:p>
    <w:p w14:paraId="1AB9327B" w14:textId="77777777" w:rsidR="005340D5" w:rsidRPr="005340D5" w:rsidRDefault="005340D5" w:rsidP="005340D5">
      <w:pPr>
        <w:pStyle w:val="Textbody"/>
        <w:spacing w:after="0"/>
        <w:rPr>
          <w:rFonts w:asciiTheme="minorHAnsi" w:hAnsiTheme="minorHAnsi"/>
        </w:rPr>
      </w:pPr>
      <w:r w:rsidRPr="005340D5">
        <w:rPr>
          <w:rFonts w:asciiTheme="minorHAnsi" w:hAnsiTheme="minorHAnsi"/>
        </w:rPr>
        <w:t> </w:t>
      </w:r>
    </w:p>
    <w:p w14:paraId="4DD24929" w14:textId="77777777" w:rsidR="005340D5" w:rsidRPr="005340D5" w:rsidRDefault="005340D5" w:rsidP="005340D5">
      <w:pPr>
        <w:pStyle w:val="Textbody"/>
        <w:jc w:val="both"/>
        <w:rPr>
          <w:rFonts w:asciiTheme="minorHAnsi" w:hAnsiTheme="minorHAnsi"/>
        </w:rPr>
      </w:pPr>
      <w:r w:rsidRPr="005340D5">
        <w:rPr>
          <w:rFonts w:asciiTheme="minorHAnsi" w:hAnsiTheme="minorHAnsi"/>
        </w:rPr>
        <w:t xml:space="preserve"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 U.  poz. 835), dalej jako „ustawa”. Zgodnie z treścią ww. przepisu, z postępowania o udzielenie zamówienia publicznego lub konkursu prowadzonego na podstawie ustawy </w:t>
      </w:r>
      <w:proofErr w:type="spellStart"/>
      <w:r w:rsidRPr="005340D5">
        <w:rPr>
          <w:rFonts w:asciiTheme="minorHAnsi" w:hAnsiTheme="minorHAnsi"/>
        </w:rPr>
        <w:t>Pzp</w:t>
      </w:r>
      <w:proofErr w:type="spellEnd"/>
      <w:r w:rsidRPr="005340D5">
        <w:rPr>
          <w:rFonts w:asciiTheme="minorHAnsi" w:hAnsiTheme="minorHAnsi"/>
        </w:rPr>
        <w:t xml:space="preserve"> wyklucza się:</w:t>
      </w:r>
    </w:p>
    <w:p w14:paraId="174D97BE" w14:textId="77777777" w:rsidR="005340D5" w:rsidRPr="005340D5" w:rsidRDefault="005340D5" w:rsidP="005340D5">
      <w:pPr>
        <w:jc w:val="both"/>
        <w:rPr>
          <w:sz w:val="24"/>
          <w:szCs w:val="24"/>
        </w:rPr>
      </w:pPr>
      <w:r w:rsidRPr="005340D5">
        <w:rPr>
          <w:sz w:val="24"/>
          <w:szCs w:val="24"/>
        </w:rPr>
        <w:t>1) wykonawcę oraz uczestnika konkursu wymienionego w wykazach określonych w rozporządzeniu 765/2006 i rozporządzeniu 269/2014 albo wpisanego na listę na podstawie decyzji w sprawie wpisu na listę rozstrzygającej o zastosowaniu środka, o którym mowa w art. 1 pkt 3 ustawy;</w:t>
      </w:r>
    </w:p>
    <w:p w14:paraId="16C31271" w14:textId="77777777" w:rsidR="005340D5" w:rsidRPr="005340D5" w:rsidRDefault="005340D5" w:rsidP="005340D5">
      <w:pPr>
        <w:jc w:val="both"/>
        <w:rPr>
          <w:sz w:val="24"/>
          <w:szCs w:val="24"/>
        </w:rPr>
      </w:pPr>
      <w:r w:rsidRPr="005340D5">
        <w:rPr>
          <w:sz w:val="24"/>
          <w:szCs w:val="2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A7384A" w14:textId="77777777" w:rsidR="005340D5" w:rsidRPr="005340D5" w:rsidRDefault="005340D5" w:rsidP="005340D5">
      <w:pPr>
        <w:jc w:val="both"/>
        <w:rPr>
          <w:sz w:val="24"/>
          <w:szCs w:val="24"/>
        </w:rPr>
      </w:pPr>
      <w:r w:rsidRPr="005340D5">
        <w:rPr>
          <w:sz w:val="24"/>
          <w:szCs w:val="2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ustawy.</w:t>
      </w:r>
    </w:p>
    <w:p w14:paraId="2E275469" w14:textId="77777777" w:rsidR="005340D5" w:rsidRPr="005340D5" w:rsidRDefault="005340D5" w:rsidP="005340D5">
      <w:pPr>
        <w:pStyle w:val="Textbody"/>
        <w:spacing w:after="0"/>
        <w:ind w:left="23"/>
        <w:jc w:val="center"/>
        <w:rPr>
          <w:rFonts w:asciiTheme="minorHAnsi" w:hAnsiTheme="minorHAnsi"/>
        </w:rPr>
      </w:pPr>
    </w:p>
    <w:p w14:paraId="35DE1EB4" w14:textId="77777777" w:rsidR="005340D5" w:rsidRPr="005340D5" w:rsidRDefault="005340D5" w:rsidP="005340D5">
      <w:pPr>
        <w:pStyle w:val="Textbody"/>
        <w:spacing w:after="0"/>
        <w:ind w:left="23"/>
        <w:jc w:val="center"/>
        <w:rPr>
          <w:rFonts w:asciiTheme="minorHAnsi" w:hAnsiTheme="minorHAnsi"/>
        </w:rPr>
      </w:pPr>
    </w:p>
    <w:tbl>
      <w:tblPr>
        <w:tblW w:w="90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7"/>
        <w:gridCol w:w="4508"/>
      </w:tblGrid>
      <w:tr w:rsidR="005340D5" w:rsidRPr="005340D5" w14:paraId="4D818A8E" w14:textId="77777777" w:rsidTr="005340D5">
        <w:tc>
          <w:tcPr>
            <w:tcW w:w="450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54CC213" w14:textId="77777777" w:rsidR="005340D5" w:rsidRPr="005340D5" w:rsidRDefault="005340D5">
            <w:pPr>
              <w:pStyle w:val="Textbod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40D5">
              <w:rPr>
                <w:rFonts w:asciiTheme="minorHAnsi" w:hAnsiTheme="minorHAnsi"/>
                <w:sz w:val="20"/>
                <w:szCs w:val="20"/>
              </w:rPr>
              <w:t>………………………………</w:t>
            </w:r>
          </w:p>
          <w:p w14:paraId="0CBE0ED9" w14:textId="77777777" w:rsidR="005340D5" w:rsidRPr="005340D5" w:rsidRDefault="005340D5">
            <w:pPr>
              <w:pStyle w:val="Textbody"/>
              <w:jc w:val="center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5340D5">
              <w:rPr>
                <w:rFonts w:asciiTheme="minorHAnsi" w:hAnsiTheme="minorHAnsi"/>
                <w:i/>
                <w:iCs/>
                <w:sz w:val="20"/>
                <w:szCs w:val="20"/>
              </w:rPr>
              <w:t>miejscowość i data</w:t>
            </w:r>
          </w:p>
        </w:tc>
        <w:tc>
          <w:tcPr>
            <w:tcW w:w="4508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4C5A4B" w14:textId="77777777" w:rsidR="005340D5" w:rsidRPr="005340D5" w:rsidRDefault="005340D5">
            <w:pPr>
              <w:pStyle w:val="Textbod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340D5">
              <w:rPr>
                <w:rFonts w:asciiTheme="minorHAnsi" w:hAnsiTheme="minorHAnsi"/>
                <w:sz w:val="20"/>
                <w:szCs w:val="20"/>
              </w:rPr>
              <w:t>…………………………………………………</w:t>
            </w:r>
          </w:p>
          <w:p w14:paraId="7630E9AD" w14:textId="77777777" w:rsidR="005340D5" w:rsidRPr="005340D5" w:rsidRDefault="005340D5">
            <w:pPr>
              <w:pStyle w:val="Textbody"/>
              <w:jc w:val="center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5340D5">
              <w:rPr>
                <w:rFonts w:asciiTheme="minorHAnsi" w:hAnsiTheme="minorHAnsi"/>
                <w:i/>
                <w:iCs/>
                <w:sz w:val="20"/>
                <w:szCs w:val="20"/>
              </w:rPr>
              <w:t>Pieczęć i podpis osoby upoważnionej do składania oświadczeń woli w imieniu Wykonawcy</w:t>
            </w:r>
          </w:p>
        </w:tc>
      </w:tr>
    </w:tbl>
    <w:p w14:paraId="7DAD5B66" w14:textId="77777777" w:rsidR="005340D5" w:rsidRPr="005340D5" w:rsidRDefault="005340D5" w:rsidP="005340D5">
      <w:pPr>
        <w:pStyle w:val="Textbody"/>
        <w:spacing w:after="0"/>
        <w:ind w:left="23"/>
        <w:jc w:val="center"/>
        <w:rPr>
          <w:rFonts w:asciiTheme="minorHAnsi" w:hAnsiTheme="minorHAnsi" w:cs="Calibri"/>
          <w:shd w:val="clear" w:color="auto" w:fill="FFFFFF"/>
        </w:rPr>
      </w:pPr>
    </w:p>
    <w:p w14:paraId="7E9854E2" w14:textId="77777777" w:rsidR="005340D5" w:rsidRDefault="005340D5" w:rsidP="005340D5">
      <w:pPr>
        <w:pStyle w:val="Textbody"/>
        <w:rPr>
          <w:rFonts w:ascii="Century Gothic" w:hAnsi="Century Gothic"/>
          <w:b/>
          <w:sz w:val="20"/>
          <w:szCs w:val="20"/>
        </w:rPr>
      </w:pPr>
    </w:p>
    <w:p w14:paraId="4A451448" w14:textId="77777777" w:rsidR="005340D5" w:rsidRDefault="005340D5"/>
    <w:sectPr w:rsidR="005340D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6680A" w14:textId="77777777" w:rsidR="008E0F0E" w:rsidRDefault="008E0F0E" w:rsidP="000929DA">
      <w:pPr>
        <w:spacing w:after="0" w:line="240" w:lineRule="auto"/>
      </w:pPr>
      <w:r>
        <w:separator/>
      </w:r>
    </w:p>
  </w:endnote>
  <w:endnote w:type="continuationSeparator" w:id="0">
    <w:p w14:paraId="4B350561" w14:textId="77777777" w:rsidR="008E0F0E" w:rsidRDefault="008E0F0E" w:rsidP="00092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A23C9" w14:textId="77777777" w:rsidR="008E0F0E" w:rsidRDefault="008E0F0E" w:rsidP="000929DA">
      <w:pPr>
        <w:spacing w:after="0" w:line="240" w:lineRule="auto"/>
      </w:pPr>
      <w:r>
        <w:separator/>
      </w:r>
    </w:p>
  </w:footnote>
  <w:footnote w:type="continuationSeparator" w:id="0">
    <w:p w14:paraId="79DB089E" w14:textId="77777777" w:rsidR="008E0F0E" w:rsidRDefault="008E0F0E" w:rsidP="00092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06714" w14:textId="77777777" w:rsidR="000929DA" w:rsidRDefault="000929DA" w:rsidP="000929DA">
    <w:pPr>
      <w:pStyle w:val="Nagwek"/>
      <w:tabs>
        <w:tab w:val="clear" w:pos="4536"/>
        <w:tab w:val="clear" w:pos="9072"/>
        <w:tab w:val="left" w:pos="5853"/>
      </w:tabs>
    </w:pPr>
    <w:r w:rsidRPr="000929DA">
      <w:rPr>
        <w:noProof/>
      </w:rPr>
      <w:drawing>
        <wp:inline distT="0" distB="0" distL="0" distR="0" wp14:anchorId="02D9E345" wp14:editId="7BF08FDA">
          <wp:extent cx="5760720" cy="573405"/>
          <wp:effectExtent l="0" t="0" r="5080" b="0"/>
          <wp:docPr id="17807259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07259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3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0D5"/>
    <w:rsid w:val="000929DA"/>
    <w:rsid w:val="001F28A9"/>
    <w:rsid w:val="002B3AFF"/>
    <w:rsid w:val="005340D5"/>
    <w:rsid w:val="00592555"/>
    <w:rsid w:val="00837C1F"/>
    <w:rsid w:val="008E0F0E"/>
    <w:rsid w:val="00D6071E"/>
    <w:rsid w:val="00E9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BFA21"/>
  <w15:chartTrackingRefBased/>
  <w15:docId w15:val="{00A263E7-FD63-4BE6-8877-5B68F69AA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40D5"/>
    <w:pPr>
      <w:spacing w:after="200" w:line="276" w:lineRule="auto"/>
    </w:pPr>
    <w:rPr>
      <w:rFonts w:eastAsiaTheme="minorEastAsia"/>
      <w:color w:val="00000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29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29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29D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29D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29D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29D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29D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29D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29D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29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29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29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29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29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29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29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29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29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29DA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929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29DA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929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29DA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929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29DA"/>
    <w:pPr>
      <w:spacing w:after="160" w:line="278" w:lineRule="auto"/>
      <w:ind w:left="720"/>
      <w:contextualSpacing/>
    </w:pPr>
    <w:rPr>
      <w:rFonts w:eastAsiaTheme="minorHAnsi"/>
      <w:color w:val="auto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929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29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29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29D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29D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color w:val="auto"/>
      <w:kern w:val="2"/>
      <w:sz w:val="24"/>
      <w:szCs w:val="24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929DA"/>
  </w:style>
  <w:style w:type="paragraph" w:styleId="Stopka">
    <w:name w:val="footer"/>
    <w:basedOn w:val="Normalny"/>
    <w:link w:val="StopkaZnak"/>
    <w:uiPriority w:val="99"/>
    <w:unhideWhenUsed/>
    <w:rsid w:val="000929D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color w:val="auto"/>
      <w:kern w:val="2"/>
      <w:sz w:val="24"/>
      <w:szCs w:val="24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929DA"/>
  </w:style>
  <w:style w:type="paragraph" w:customStyle="1" w:styleId="Textbody">
    <w:name w:val="Text body"/>
    <w:basedOn w:val="Normalny"/>
    <w:rsid w:val="005340D5"/>
    <w:pPr>
      <w:widowControl w:val="0"/>
      <w:suppressAutoHyphens/>
      <w:autoSpaceDN w:val="0"/>
      <w:spacing w:after="140" w:line="288" w:lineRule="auto"/>
    </w:pPr>
    <w:rPr>
      <w:rFonts w:ascii="Liberation Serif" w:eastAsia="Droid Sans Fallback" w:hAnsi="Liberation Serif" w:cs="FreeSans"/>
      <w:color w:val="auto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4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azyna.kozlowska\Desktop\ZP_UE\papeteria_projekt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papeteria_projekt</Template>
  <TotalTime>1</TotalTime>
  <Pages>1</Pages>
  <Words>316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Grazyna Kozlowska</dc:creator>
  <cp:keywords/>
  <dc:description/>
  <cp:lastModifiedBy>Grażyna Kozłowska</cp:lastModifiedBy>
  <cp:revision>1</cp:revision>
  <dcterms:created xsi:type="dcterms:W3CDTF">2026-04-02T09:03:00Z</dcterms:created>
  <dcterms:modified xsi:type="dcterms:W3CDTF">2026-04-02T09:04:00Z</dcterms:modified>
</cp:coreProperties>
</file>